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DEGON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Exning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landholdings of the late Giles Gerard(q.v.).</w:t>
      </w: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24-12)</w:t>
      </w: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A003E" w:rsidRDefault="009A003E" w:rsidP="009A0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  <w:bookmarkStart w:id="0" w:name="_GoBack"/>
      <w:bookmarkEnd w:id="0"/>
    </w:p>
    <w:sectPr w:rsidR="00DD5B8A" w:rsidRPr="009A00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03E" w:rsidRDefault="009A003E" w:rsidP="00564E3C">
      <w:pPr>
        <w:spacing w:after="0" w:line="240" w:lineRule="auto"/>
      </w:pPr>
      <w:r>
        <w:separator/>
      </w:r>
    </w:p>
  </w:endnote>
  <w:endnote w:type="continuationSeparator" w:id="0">
    <w:p w:rsidR="009A003E" w:rsidRDefault="009A00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003E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03E" w:rsidRDefault="009A003E" w:rsidP="00564E3C">
      <w:pPr>
        <w:spacing w:after="0" w:line="240" w:lineRule="auto"/>
      </w:pPr>
      <w:r>
        <w:separator/>
      </w:r>
    </w:p>
  </w:footnote>
  <w:footnote w:type="continuationSeparator" w:id="0">
    <w:p w:rsidR="009A003E" w:rsidRDefault="009A00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3E"/>
    <w:rsid w:val="00372DC6"/>
    <w:rsid w:val="00564E3C"/>
    <w:rsid w:val="0064591D"/>
    <w:rsid w:val="009A003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396CD"/>
  <w15:chartTrackingRefBased/>
  <w15:docId w15:val="{8DF557C4-CBD7-42D6-86E9-6BDF82C0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2016-01-14T21:41:00Z</dcterms:created>
  <dcterms:modified xsi:type="dcterms:W3CDTF">2016-01-14T21:42:00Z</dcterms:modified>
</cp:coreProperties>
</file>